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p>
    <w:p w14:paraId="78657606" w14:textId="21331656"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00494D8E">
        <w:rPr>
          <w:rFonts w:ascii="Arial" w:hAnsi="Arial" w:cs="Arial"/>
          <w:caps w:val="0"/>
          <w:sz w:val="36"/>
          <w:szCs w:val="24"/>
        </w:rPr>
        <w:t>B</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6BEF5" w14:textId="77777777" w:rsidR="00B96C48" w:rsidRDefault="00B96C48">
      <w:pPr>
        <w:spacing w:after="0"/>
      </w:pPr>
      <w:r>
        <w:separator/>
      </w:r>
    </w:p>
  </w:endnote>
  <w:endnote w:type="continuationSeparator" w:id="0">
    <w:p w14:paraId="58E9EA26" w14:textId="77777777" w:rsidR="00B96C48" w:rsidRDefault="00B96C48">
      <w:pPr>
        <w:spacing w:after="0"/>
      </w:pPr>
      <w:r>
        <w:continuationSeparator/>
      </w:r>
    </w:p>
  </w:endnote>
  <w:endnote w:type="continuationNotice" w:id="1">
    <w:p w14:paraId="57DD888B" w14:textId="77777777" w:rsidR="00412BB0" w:rsidRDefault="00412B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77777777" w:rsidR="00B96C48" w:rsidRPr="008979D7" w:rsidRDefault="00B96C48" w:rsidP="001A7849">
    <w:pPr>
      <w:pStyle w:val="Footer"/>
      <w:ind w:left="0"/>
      <w:rPr>
        <w:sz w:val="20"/>
      </w:rPr>
    </w:pPr>
    <w:r w:rsidRPr="008979D7">
      <w:rPr>
        <w:sz w:val="20"/>
      </w:rPr>
      <w:t>Framework Ref: RM</w:t>
    </w:r>
  </w:p>
  <w:p w14:paraId="78657723" w14:textId="57C72F94"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740EAD">
      <w:rPr>
        <w:noProof/>
        <w:sz w:val="20"/>
      </w:rPr>
      <w:t>1</w:t>
    </w:r>
    <w:r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50FE4" w14:textId="77777777" w:rsidR="00B96C48" w:rsidRDefault="00B96C48">
      <w:pPr>
        <w:spacing w:after="0"/>
      </w:pPr>
      <w:r>
        <w:separator/>
      </w:r>
    </w:p>
  </w:footnote>
  <w:footnote w:type="continuationSeparator" w:id="0">
    <w:p w14:paraId="65DD4835" w14:textId="77777777" w:rsidR="00B96C48" w:rsidRDefault="00B96C48">
      <w:pPr>
        <w:spacing w:after="0"/>
      </w:pPr>
      <w:r>
        <w:continuationSeparator/>
      </w:r>
    </w:p>
  </w:footnote>
  <w:footnote w:type="continuationNotice" w:id="1">
    <w:p w14:paraId="47F78FBC" w14:textId="77777777" w:rsidR="00412BB0" w:rsidRDefault="00412B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12BD3395"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w:t>
    </w:r>
    <w:r w:rsidR="00494D8E">
      <w:rPr>
        <w:rFonts w:eastAsiaTheme="minorHAnsi"/>
        <w:b/>
        <w:sz w:val="20"/>
      </w:rPr>
      <w:t>B</w:t>
    </w:r>
    <w:r w:rsidRPr="00633DE2">
      <w:rPr>
        <w:rFonts w:eastAsiaTheme="minorHAnsi"/>
        <w:b/>
        <w:sz w:val="20"/>
      </w:rPr>
      <w:t>: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2018</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93FBD"/>
    <w:rsid w:val="00141BF8"/>
    <w:rsid w:val="00182104"/>
    <w:rsid w:val="001A7577"/>
    <w:rsid w:val="001A7849"/>
    <w:rsid w:val="001F0E9A"/>
    <w:rsid w:val="001F7A05"/>
    <w:rsid w:val="002179E5"/>
    <w:rsid w:val="002333EC"/>
    <w:rsid w:val="00234396"/>
    <w:rsid w:val="00386595"/>
    <w:rsid w:val="004041F6"/>
    <w:rsid w:val="00412BB0"/>
    <w:rsid w:val="00494D8E"/>
    <w:rsid w:val="004B091C"/>
    <w:rsid w:val="00535A98"/>
    <w:rsid w:val="00560C0A"/>
    <w:rsid w:val="00633DE2"/>
    <w:rsid w:val="00641560"/>
    <w:rsid w:val="006A47B8"/>
    <w:rsid w:val="00740EAD"/>
    <w:rsid w:val="00754969"/>
    <w:rsid w:val="007C6DCC"/>
    <w:rsid w:val="008435DE"/>
    <w:rsid w:val="00863D7A"/>
    <w:rsid w:val="00887232"/>
    <w:rsid w:val="008D619C"/>
    <w:rsid w:val="00964653"/>
    <w:rsid w:val="00A00B98"/>
    <w:rsid w:val="00A42169"/>
    <w:rsid w:val="00A4574F"/>
    <w:rsid w:val="00A72235"/>
    <w:rsid w:val="00AF5F8A"/>
    <w:rsid w:val="00B00FF8"/>
    <w:rsid w:val="00B96C48"/>
    <w:rsid w:val="00BA365B"/>
    <w:rsid w:val="00BD236A"/>
    <w:rsid w:val="00C0232E"/>
    <w:rsid w:val="00CF29DF"/>
    <w:rsid w:val="00D02ECF"/>
    <w:rsid w:val="00D60F3E"/>
    <w:rsid w:val="00D92563"/>
    <w:rsid w:val="00DE25CC"/>
    <w:rsid w:val="00E142D0"/>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8657605"/>
  <w15:docId w15:val="{49810011-D388-4A76-9DDA-7E2F115B6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130EA-7746-4457-B8B0-FE953CE35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1</TotalTime>
  <Pages>16</Pages>
  <Words>4301</Words>
  <Characters>24517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Eileen Waters</cp:lastModifiedBy>
  <cp:revision>2</cp:revision>
  <dcterms:created xsi:type="dcterms:W3CDTF">2020-08-17T13:28:00Z</dcterms:created>
  <dcterms:modified xsi:type="dcterms:W3CDTF">2020-08-17T13:28:00Z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